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15B29" w14:textId="77777777" w:rsidR="004C452F" w:rsidRDefault="004C452F" w:rsidP="004C4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TRYCHE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8F32868" w14:textId="77777777" w:rsidR="004C452F" w:rsidRDefault="004C452F" w:rsidP="004C4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36208EF" w14:textId="77777777" w:rsidR="004C452F" w:rsidRDefault="004C452F" w:rsidP="004C452F">
      <w:pPr>
        <w:pStyle w:val="NoSpacing"/>
        <w:rPr>
          <w:rFonts w:cs="Times New Roman"/>
          <w:szCs w:val="24"/>
        </w:rPr>
      </w:pPr>
    </w:p>
    <w:p w14:paraId="62FD628F" w14:textId="77777777" w:rsidR="004C452F" w:rsidRDefault="004C452F" w:rsidP="004C452F">
      <w:pPr>
        <w:pStyle w:val="NoSpacing"/>
        <w:rPr>
          <w:rFonts w:cs="Times New Roman"/>
          <w:szCs w:val="24"/>
        </w:rPr>
      </w:pPr>
    </w:p>
    <w:p w14:paraId="2DBAE875" w14:textId="77777777" w:rsidR="004C452F" w:rsidRDefault="004C452F" w:rsidP="004C4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 xml:space="preserve">He was ordained acolyte in the chapel below the manor of </w:t>
      </w:r>
      <w:proofErr w:type="spellStart"/>
      <w:r>
        <w:rPr>
          <w:rFonts w:cs="Times New Roman"/>
          <w:szCs w:val="24"/>
        </w:rPr>
        <w:t>Radeway</w:t>
      </w:r>
      <w:proofErr w:type="spellEnd"/>
      <w:r>
        <w:rPr>
          <w:rFonts w:cs="Times New Roman"/>
          <w:szCs w:val="24"/>
        </w:rPr>
        <w:t>.</w:t>
      </w:r>
    </w:p>
    <w:p w14:paraId="7674A88B" w14:textId="77777777" w:rsidR="004C452F" w:rsidRDefault="004C452F" w:rsidP="004C4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472C6BE" w14:textId="77777777" w:rsidR="004C452F" w:rsidRDefault="004C452F" w:rsidP="004C452F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p.199)</w:t>
      </w:r>
    </w:p>
    <w:p w14:paraId="723F56BD" w14:textId="77777777" w:rsidR="004C452F" w:rsidRDefault="004C452F" w:rsidP="004C452F">
      <w:pPr>
        <w:pStyle w:val="NoSpacing"/>
        <w:rPr>
          <w:rFonts w:cs="Times New Roman"/>
          <w:szCs w:val="24"/>
        </w:rPr>
      </w:pPr>
    </w:p>
    <w:p w14:paraId="02EF8A46" w14:textId="77777777" w:rsidR="004C452F" w:rsidRDefault="004C452F" w:rsidP="004C452F">
      <w:pPr>
        <w:pStyle w:val="NoSpacing"/>
        <w:rPr>
          <w:rFonts w:cs="Times New Roman"/>
          <w:szCs w:val="24"/>
        </w:rPr>
      </w:pPr>
    </w:p>
    <w:p w14:paraId="3A984B6A" w14:textId="77777777" w:rsidR="004C452F" w:rsidRDefault="004C452F" w:rsidP="004C4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p w14:paraId="795870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FAE60" w14:textId="77777777" w:rsidR="004C452F" w:rsidRDefault="004C452F" w:rsidP="009139A6">
      <w:r>
        <w:separator/>
      </w:r>
    </w:p>
  </w:endnote>
  <w:endnote w:type="continuationSeparator" w:id="0">
    <w:p w14:paraId="04CEB272" w14:textId="77777777" w:rsidR="004C452F" w:rsidRDefault="004C45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70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FD5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2A8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2199" w14:textId="77777777" w:rsidR="004C452F" w:rsidRDefault="004C452F" w:rsidP="009139A6">
      <w:r>
        <w:separator/>
      </w:r>
    </w:p>
  </w:footnote>
  <w:footnote w:type="continuationSeparator" w:id="0">
    <w:p w14:paraId="48B1CA0F" w14:textId="77777777" w:rsidR="004C452F" w:rsidRDefault="004C45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0DE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66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3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2F"/>
    <w:rsid w:val="000666E0"/>
    <w:rsid w:val="002510B7"/>
    <w:rsid w:val="004C452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4B9E0"/>
  <w15:chartTrackingRefBased/>
  <w15:docId w15:val="{173C744A-B70B-439B-921E-183CA013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2023-12-12T16:52:00Z</dcterms:created>
  <dcterms:modified xsi:type="dcterms:W3CDTF">2023-12-12T16:52:00Z</dcterms:modified>
</cp:coreProperties>
</file>